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89EF7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B634D0">
        <w:rPr>
          <w:rFonts w:ascii="Arial" w:hAnsi="Arial" w:cs="Arial"/>
          <w:szCs w:val="24"/>
          <w:lang w:val="en-US"/>
        </w:rPr>
        <w:t>Tencent</w:t>
      </w:r>
      <w:r>
        <w:rPr>
          <w:rFonts w:ascii="Arial" w:hAnsi="Arial" w:cs="Arial"/>
          <w:szCs w:val="24"/>
          <w:lang w:val="en-US"/>
        </w:rPr>
        <w:t xml:space="preserve"> (Rapporteur)</w:t>
      </w:r>
    </w:p>
    <w:p w14:paraId="4F973A6D" w14:textId="729EFC33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 w:rsidRPr="00620C98">
        <w:rPr>
          <w:rFonts w:ascii="Arial" w:hAnsi="Arial" w:cs="Arial"/>
          <w:szCs w:val="24"/>
        </w:rPr>
        <w:t>FS_</w:t>
      </w:r>
      <w:r w:rsidR="00EB5F9F">
        <w:rPr>
          <w:rFonts w:ascii="Arial" w:hAnsi="Arial" w:cs="Arial"/>
          <w:szCs w:val="24"/>
        </w:rPr>
        <w:t xml:space="preserve">FLUS_NBMP: </w:t>
      </w:r>
      <w:r w:rsidR="00EE5CA7" w:rsidRPr="00892AD3">
        <w:rPr>
          <w:rFonts w:ascii="Arial" w:hAnsi="Arial" w:cs="Arial"/>
          <w:szCs w:val="24"/>
        </w:rPr>
        <w:t>Work Plan</w:t>
      </w:r>
      <w:r w:rsidR="00212145">
        <w:rPr>
          <w:rFonts w:ascii="Arial" w:hAnsi="Arial" w:cs="Arial"/>
          <w:szCs w:val="24"/>
        </w:rPr>
        <w:t xml:space="preserve"> </w:t>
      </w:r>
      <w:proofErr w:type="gramStart"/>
      <w:r w:rsidR="00F12CD3">
        <w:rPr>
          <w:rFonts w:ascii="Arial" w:hAnsi="Arial" w:cs="Arial"/>
          <w:szCs w:val="24"/>
        </w:rPr>
        <w:t>v(</w:t>
      </w:r>
      <w:proofErr w:type="gramEnd"/>
      <w:r w:rsidR="00F12CD3">
        <w:rPr>
          <w:rFonts w:ascii="Arial" w:hAnsi="Arial" w:cs="Arial"/>
          <w:szCs w:val="24"/>
        </w:rPr>
        <w:t>0.</w:t>
      </w:r>
      <w:r w:rsidR="001F3532">
        <w:rPr>
          <w:rFonts w:ascii="Arial" w:hAnsi="Arial" w:cs="Arial"/>
          <w:szCs w:val="24"/>
        </w:rPr>
        <w:t>3</w:t>
      </w:r>
      <w:r w:rsidR="00F12CD3">
        <w:rPr>
          <w:rFonts w:ascii="Arial" w:hAnsi="Arial" w:cs="Arial"/>
          <w:szCs w:val="24"/>
        </w:rPr>
        <w:t>.</w:t>
      </w:r>
      <w:r w:rsidR="00EB5F9F">
        <w:rPr>
          <w:rFonts w:ascii="Arial" w:hAnsi="Arial" w:cs="Arial"/>
          <w:szCs w:val="24"/>
        </w:rPr>
        <w:t>0</w:t>
      </w:r>
      <w:r w:rsidR="00F12CD3">
        <w:rPr>
          <w:rFonts w:ascii="Arial" w:hAnsi="Arial" w:cs="Arial"/>
          <w:szCs w:val="24"/>
        </w:rPr>
        <w:t>)</w:t>
      </w:r>
    </w:p>
    <w:p w14:paraId="77A9597C" w14:textId="1B890F3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1</w:t>
      </w:r>
    </w:p>
    <w:p w14:paraId="36DAEDD9" w14:textId="3B8ED7EC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Agreement</w:t>
      </w:r>
    </w:p>
    <w:p w14:paraId="3DDBFF79" w14:textId="74281371" w:rsidR="00C61B8A" w:rsidRPr="001054BC" w:rsidRDefault="00A022C4" w:rsidP="00C61B8A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EB5F9F">
        <w:rPr>
          <w:rFonts w:ascii="Arial" w:hAnsi="Arial"/>
          <w:lang w:val="en-US"/>
        </w:rPr>
        <w:t>11.</w:t>
      </w:r>
      <w:r w:rsidR="0048009C">
        <w:rPr>
          <w:rFonts w:ascii="Arial" w:hAnsi="Arial"/>
          <w:lang w:val="en-US"/>
        </w:rPr>
        <w:t>6</w:t>
      </w:r>
    </w:p>
    <w:p w14:paraId="3BE4A4CA" w14:textId="77777777" w:rsidR="00C61B8A" w:rsidRDefault="00C61B8A" w:rsidP="00C61B8A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399E73BF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0ECB427A" w14:textId="77777777" w:rsidR="00B634D0" w:rsidRPr="00256E99" w:rsidRDefault="00B634D0" w:rsidP="00B634D0">
      <w:pPr>
        <w:rPr>
          <w:rFonts w:ascii="Arial" w:hAnsi="Arial" w:cs="Arial"/>
          <w:lang w:val="en-US"/>
        </w:rPr>
      </w:pPr>
      <w:r w:rsidRPr="00256E99">
        <w:rPr>
          <w:rFonts w:ascii="Arial" w:hAnsi="Arial" w:cs="Arial"/>
          <w:lang w:val="en-US"/>
        </w:rPr>
        <w:t xml:space="preserve">The </w:t>
      </w:r>
      <w:r w:rsidRPr="00B634D0">
        <w:rPr>
          <w:rFonts w:ascii="Arial" w:hAnsi="Arial" w:cs="Arial"/>
          <w:lang w:val="en-US"/>
        </w:rPr>
        <w:t xml:space="preserve">Study on the use of NBMP in FLUS </w:t>
      </w:r>
      <w:r>
        <w:rPr>
          <w:rFonts w:ascii="Arial" w:hAnsi="Arial" w:cs="Arial"/>
          <w:lang w:val="en-US"/>
        </w:rPr>
        <w:t>(</w:t>
      </w:r>
      <w:r w:rsidRPr="00256E99">
        <w:rPr>
          <w:rFonts w:ascii="Arial" w:hAnsi="Arial" w:cs="Arial"/>
          <w:lang w:val="en-US"/>
        </w:rPr>
        <w:t>FS_FLUS_NBMP) was approved at SA#88. The objective of this SI to investigate the use of NBMP with FLUS and to find any possible gaps and required additional sig</w:t>
      </w:r>
      <w:r w:rsidR="007F49C9">
        <w:rPr>
          <w:rFonts w:ascii="Arial" w:hAnsi="Arial" w:cs="Arial"/>
          <w:lang w:val="en-US"/>
        </w:rPr>
        <w:t>n</w:t>
      </w:r>
      <w:r w:rsidRPr="00256E99">
        <w:rPr>
          <w:rFonts w:ascii="Arial" w:hAnsi="Arial" w:cs="Arial"/>
          <w:lang w:val="en-US"/>
        </w:rPr>
        <w:t>aling. The output is expected to be added to TS26.939.</w:t>
      </w:r>
    </w:p>
    <w:p w14:paraId="26C1FEDD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3215B0" w:rsidRPr="00576392" w14:paraId="56345145" w14:textId="77777777" w:rsidTr="00442318">
        <w:trPr>
          <w:trHeight w:val="622"/>
        </w:trPr>
        <w:tc>
          <w:tcPr>
            <w:tcW w:w="2322" w:type="dxa"/>
            <w:shd w:val="clear" w:color="auto" w:fill="E6E6E6"/>
          </w:tcPr>
          <w:p w14:paraId="7B5B3521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751232D0" w14:textId="77777777" w:rsidR="003215B0" w:rsidRPr="00576392" w:rsidRDefault="00B634D0" w:rsidP="00212145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Cs w:val="22"/>
                <w:lang w:val="en-US"/>
              </w:rPr>
            </w:pPr>
            <w:r w:rsidRPr="00B634D0">
              <w:rPr>
                <w:rFonts w:ascii="Arial" w:hAnsi="Arial" w:cs="Arial"/>
                <w:szCs w:val="24"/>
              </w:rPr>
              <w:t>Study on the use of NBMP in FLUS</w:t>
            </w:r>
          </w:p>
        </w:tc>
      </w:tr>
      <w:tr w:rsidR="00B46657" w:rsidRPr="00B46657" w14:paraId="7FAA05C6" w14:textId="77777777" w:rsidTr="00675771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99B6" w14:textId="42C38E70" w:rsidR="003215B0" w:rsidRPr="00B46657" w:rsidRDefault="003215B0" w:rsidP="00A93F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/>
              </w:rPr>
            </w:pPr>
            <w:r w:rsidRPr="00B46657">
              <w:rPr>
                <w:sz w:val="20"/>
                <w:lang w:val="en-US"/>
              </w:rPr>
              <w:t>SA4#</w:t>
            </w:r>
            <w:r w:rsidR="00B46657" w:rsidRPr="00B46657">
              <w:rPr>
                <w:sz w:val="20"/>
                <w:lang w:val="en-US"/>
              </w:rPr>
              <w:t>10</w:t>
            </w:r>
            <w:r w:rsidR="00B634D0">
              <w:rPr>
                <w:sz w:val="20"/>
                <w:lang w:val="en-US"/>
              </w:rPr>
              <w:t>8</w:t>
            </w:r>
            <w:r w:rsidRPr="00B46657">
              <w:rPr>
                <w:sz w:val="20"/>
                <w:lang w:val="en-US"/>
              </w:rPr>
              <w:t xml:space="preserve"> (</w:t>
            </w:r>
            <w:r w:rsidR="00B634D0">
              <w:rPr>
                <w:sz w:val="20"/>
                <w:lang w:val="en-US"/>
              </w:rPr>
              <w:t>2-9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555F07">
              <w:rPr>
                <w:sz w:val="20"/>
                <w:lang w:val="en-US"/>
              </w:rPr>
              <w:t>April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E64335" w:rsidRPr="00B46657">
              <w:rPr>
                <w:sz w:val="20"/>
                <w:lang w:val="en-US"/>
              </w:rPr>
              <w:t>20</w:t>
            </w:r>
            <w:r w:rsidR="00B46657" w:rsidRPr="00B46657">
              <w:rPr>
                <w:sz w:val="20"/>
                <w:lang w:val="en-US"/>
              </w:rPr>
              <w:t>20</w:t>
            </w:r>
            <w:r w:rsidRPr="00B46657">
              <w:rPr>
                <w:sz w:val="20"/>
                <w:lang w:val="en-US"/>
              </w:rPr>
              <w:t>,</w:t>
            </w:r>
            <w:r w:rsidR="0042537F">
              <w:rPr>
                <w:sz w:val="20"/>
                <w:lang w:val="en-US"/>
              </w:rPr>
              <w:t xml:space="preserve"> </w:t>
            </w:r>
            <w:r w:rsidR="00B634D0">
              <w:rPr>
                <w:sz w:val="20"/>
                <w:lang w:val="en-US"/>
              </w:rPr>
              <w:t>E-meeting</w:t>
            </w:r>
            <w:r w:rsidRPr="00B46657">
              <w:rPr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BA633" w14:textId="780F0418" w:rsidR="003215B0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</w:t>
            </w:r>
            <w:r w:rsidR="00005A8F">
              <w:rPr>
                <w:b w:val="0"/>
                <w:szCs w:val="22"/>
                <w:lang w:val="en-US"/>
              </w:rPr>
              <w:t xml:space="preserve">the </w:t>
            </w:r>
            <w:r>
              <w:rPr>
                <w:b w:val="0"/>
                <w:szCs w:val="22"/>
                <w:lang w:val="en-US"/>
              </w:rPr>
              <w:t>work plan</w:t>
            </w:r>
          </w:p>
          <w:p w14:paraId="7123A626" w14:textId="77777777" w:rsidR="00B634D0" w:rsidRPr="00B46657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the </w:t>
            </w:r>
            <w:r w:rsidR="00675771">
              <w:rPr>
                <w:b w:val="0"/>
                <w:szCs w:val="22"/>
                <w:lang w:val="en-US"/>
              </w:rPr>
              <w:t>items going in the initial Permanent Document.</w:t>
            </w:r>
          </w:p>
        </w:tc>
      </w:tr>
      <w:tr w:rsidR="00555F07" w:rsidRPr="00215719" w14:paraId="3329DED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AC7471" w14:textId="77777777" w:rsidR="00555F07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FS_NBMP_FLUS, Date: 22 April 2020, Time 06:00-08:00 CE</w:t>
            </w:r>
            <w:r w:rsidR="00F12CD3">
              <w:rPr>
                <w:bCs/>
                <w:color w:val="000000"/>
                <w:sz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lang w:val="en-US"/>
              </w:rPr>
              <w:t>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21A" w14:textId="77777777" w:rsid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following items:</w:t>
            </w:r>
          </w:p>
          <w:p w14:paraId="3C1DCB20" w14:textId="77777777" w:rsidR="00555F07" w:rsidRDefault="00555F07" w:rsidP="00555F0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The first draft of Permanent Document V0.1</w:t>
            </w:r>
          </w:p>
          <w:p w14:paraId="5E064FA2" w14:textId="77777777" w:rsidR="00345D0E" w:rsidRDefault="00345D0E" w:rsidP="00345D0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CEST, 17 April 2020</w:t>
            </w:r>
          </w:p>
        </w:tc>
      </w:tr>
      <w:tr w:rsidR="00555F07" w:rsidRPr="00215719" w14:paraId="599E1FA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574BB3" w14:textId="77777777" w:rsidR="00555F07" w:rsidRPr="00215719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345D0E">
              <w:rPr>
                <w:bCs/>
                <w:sz w:val="20"/>
                <w:lang w:val="en-US"/>
              </w:rPr>
              <w:t>ee</w:t>
            </w:r>
            <w:r>
              <w:rPr>
                <w:bCs/>
                <w:sz w:val="20"/>
                <w:lang w:val="en-US"/>
              </w:rPr>
              <w:t xml:space="preserve"> (25 – 29 May 2020, </w:t>
            </w:r>
            <w:r w:rsidR="00345D0E">
              <w:rPr>
                <w:bCs/>
                <w:sz w:val="20"/>
                <w:lang w:val="en-US"/>
              </w:rPr>
              <w:t>Online 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570" w14:textId="22EEC7AF" w:rsidR="00555F07" w:rsidRP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E66DD6">
              <w:rPr>
                <w:b w:val="0"/>
                <w:lang w:val="en-US"/>
              </w:rPr>
              <w:t>1</w:t>
            </w:r>
          </w:p>
        </w:tc>
      </w:tr>
      <w:tr w:rsidR="002563D8" w:rsidRPr="00215719" w14:paraId="6B441818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94F7CA" w14:textId="71FC3768" w:rsidR="002563D8" w:rsidRDefault="00442318" w:rsidP="002563D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</w:t>
            </w:r>
            <w:r w:rsidR="00A5282F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>FLUS</w:t>
            </w:r>
            <w:r w:rsidR="00A5282F">
              <w:rPr>
                <w:bCs/>
                <w:color w:val="000000"/>
                <w:sz w:val="20"/>
                <w:lang w:val="en-US"/>
              </w:rPr>
              <w:t>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15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>July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E36" w14:textId="77777777" w:rsidR="00442318" w:rsidRPr="007F3343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58F1DA31" w14:textId="77777777" w:rsidR="00442318" w:rsidRPr="00834447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14C7C11" w14:textId="77777777" w:rsidR="00442318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7E407216" w14:textId="77777777" w:rsidR="00442318" w:rsidRPr="00B258C6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35E722" w14:textId="321775F5" w:rsidR="002563D8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V0.2</w:t>
            </w:r>
          </w:p>
          <w:p w14:paraId="1AF2AF84" w14:textId="06981D91" w:rsidR="00765256" w:rsidRPr="00306DD5" w:rsidRDefault="00765256" w:rsidP="00306D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</w:t>
            </w:r>
            <w:r w:rsidR="004B3CAC">
              <w:rPr>
                <w:b w:val="0"/>
                <w:bCs/>
                <w:color w:val="000000"/>
                <w:szCs w:val="22"/>
                <w:lang w:val="en-US"/>
              </w:rPr>
              <w:t>23:</w:t>
            </w:r>
            <w:r w:rsidR="002955CE">
              <w:rPr>
                <w:b w:val="0"/>
                <w:bCs/>
                <w:color w:val="000000"/>
                <w:szCs w:val="22"/>
                <w:lang w:val="en-US"/>
              </w:rPr>
              <w:t xml:space="preserve">59 CEST, </w:t>
            </w:r>
            <w:r w:rsidR="0051318C">
              <w:rPr>
                <w:b w:val="0"/>
                <w:bCs/>
                <w:color w:val="000000"/>
                <w:szCs w:val="22"/>
                <w:lang w:val="en-US"/>
              </w:rPr>
              <w:t>July 10</w:t>
            </w:r>
            <w:r w:rsidR="00306DD5"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215719" w14:paraId="1745B46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E1FF9" w14:textId="73E674CF" w:rsidR="007F3343" w:rsidRDefault="00442318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 xml:space="preserve">: </w:t>
            </w:r>
            <w:r w:rsidR="00A5282F">
              <w:rPr>
                <w:bCs/>
                <w:color w:val="000000"/>
                <w:sz w:val="20"/>
                <w:lang w:val="en-US"/>
              </w:rPr>
              <w:t>:</w:t>
            </w:r>
            <w:proofErr w:type="gramEnd"/>
            <w:r w:rsidR="00A5282F">
              <w:rPr>
                <w:bCs/>
                <w:color w:val="000000"/>
                <w:sz w:val="20"/>
                <w:lang w:val="en-US"/>
              </w:rPr>
              <w:t xml:space="preserve"> FS_ FLUS_NBMP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29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 xml:space="preserve">July </w:t>
            </w:r>
            <w:r>
              <w:rPr>
                <w:bCs/>
                <w:color w:val="000000"/>
                <w:sz w:val="20"/>
                <w:lang w:val="en-US"/>
              </w:rPr>
              <w:t>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9F9" w14:textId="77777777" w:rsidR="007F3343" w:rsidRPr="007566E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754A5399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3F761562" w14:textId="47EAFFBF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Detailed workflow description of the interaction between </w:t>
            </w:r>
            <w:r>
              <w:rPr>
                <w:b w:val="0"/>
                <w:lang w:val="en-US"/>
              </w:rPr>
              <w:lastRenderedPageBreak/>
              <w:t>NBMP modules and FLUS modules</w:t>
            </w:r>
          </w:p>
          <w:p w14:paraId="301F33BC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381072B0" w14:textId="77777777" w:rsidR="007F3343" w:rsidRP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267D98EF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V0.3</w:t>
            </w:r>
          </w:p>
          <w:p w14:paraId="246D7C49" w14:textId="4236CCA7" w:rsidR="00306DD5" w:rsidRDefault="00306DD5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July </w:t>
            </w:r>
            <w:r w:rsidR="00AF5A11">
              <w:rPr>
                <w:b w:val="0"/>
                <w:bCs/>
                <w:color w:val="000000"/>
                <w:szCs w:val="22"/>
                <w:lang w:val="en-US"/>
              </w:rPr>
              <w:t>24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B46657" w14:paraId="38691FCD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1D5FD" w14:textId="441B39FB" w:rsidR="007F3343" w:rsidRPr="00B46657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SA4#110 (24 – 28 Aug 2020, </w:t>
            </w:r>
            <w:r>
              <w:rPr>
                <w:sz w:val="20"/>
                <w:lang w:val="en-US"/>
              </w:rPr>
              <w:t>E-meeting</w:t>
            </w:r>
            <w:r>
              <w:rPr>
                <w:bCs/>
                <w:sz w:val="20"/>
                <w:lang w:val="en-US"/>
              </w:rPr>
              <w:t>)</w:t>
            </w:r>
            <w:r w:rsidRPr="00B46657">
              <w:rPr>
                <w:bCs/>
                <w:sz w:val="20"/>
                <w:lang w:val="en-US"/>
              </w:rPr>
              <w:tab/>
              <w:t xml:space="preserve">February 28, 2019, 4pm - 6pm </w:t>
            </w:r>
            <w:proofErr w:type="spellStart"/>
            <w:r w:rsidRPr="00B46657">
              <w:rPr>
                <w:bCs/>
                <w:sz w:val="20"/>
                <w:lang w:val="en-US"/>
              </w:rPr>
              <w:t>cet</w:t>
            </w:r>
            <w:proofErr w:type="spellEnd"/>
            <w:r w:rsidRPr="00B46657">
              <w:rPr>
                <w:bCs/>
                <w:sz w:val="20"/>
                <w:lang w:val="en-US"/>
              </w:rPr>
              <w:t xml:space="preserve"> ()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FD7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7C9170CE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72A185E5" w14:textId="7FAD4C29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5512418A" w14:textId="492CC051" w:rsidR="007F3343" w:rsidRPr="00267C39" w:rsidRDefault="007F3343" w:rsidP="00253F45">
            <w:pPr>
              <w:pStyle w:val="Heading"/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</w:p>
        </w:tc>
      </w:tr>
      <w:tr w:rsidR="007F3343" w:rsidRPr="00215719" w14:paraId="56C6DE79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F5DF0E" w14:textId="54DABC24" w:rsidR="007F3343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DEEB" w14:textId="705E8E23" w:rsidR="007F3343" w:rsidRPr="00413D2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</w:p>
        </w:tc>
      </w:tr>
      <w:tr w:rsidR="00453D63" w:rsidRPr="00215719" w14:paraId="702CADE7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EAAAAA" w14:textId="767FB54B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 xml:space="preserve">Telco#1 (Topic: FS_ FLUS_NBMP, Date: </w:t>
            </w:r>
            <w:r w:rsidR="005E7EA0">
              <w:rPr>
                <w:bCs/>
                <w:color w:val="000000"/>
                <w:sz w:val="20"/>
                <w:lang w:val="en-US"/>
              </w:rPr>
              <w:t>23</w:t>
            </w:r>
            <w:r>
              <w:rPr>
                <w:bCs/>
                <w:color w:val="000000"/>
                <w:sz w:val="20"/>
                <w:lang w:val="en-US"/>
              </w:rPr>
              <w:t xml:space="preserve"> S</w:t>
            </w:r>
            <w:r w:rsidR="001775DD">
              <w:rPr>
                <w:bCs/>
                <w:color w:val="000000"/>
                <w:sz w:val="20"/>
                <w:lang w:val="en-US"/>
              </w:rPr>
              <w:t>ept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</w:t>
            </w:r>
            <w:r w:rsidR="00253F45">
              <w:rPr>
                <w:bCs/>
                <w:color w:val="000000"/>
                <w:sz w:val="20"/>
                <w:lang w:val="en-US"/>
              </w:rPr>
              <w:t>18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253F45">
              <w:rPr>
                <w:bCs/>
                <w:color w:val="000000"/>
                <w:sz w:val="20"/>
                <w:lang w:val="en-US"/>
              </w:rPr>
              <w:t>20</w:t>
            </w:r>
            <w:r>
              <w:rPr>
                <w:bCs/>
                <w:color w:val="000000"/>
                <w:sz w:val="20"/>
                <w:lang w:val="en-US"/>
              </w:rPr>
              <w:t>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178" w14:textId="77777777" w:rsidR="00453D63" w:rsidRPr="007F334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2DEF8B60" w14:textId="7777777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59C2BE1C" w14:textId="08DCF29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762FDFE6" w14:textId="77777777" w:rsidR="00F00EFF" w:rsidRDefault="00F00EFF" w:rsidP="00F00EFF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1F53333F" w14:textId="34B4236A" w:rsidR="00F00EFF" w:rsidRPr="00492C50" w:rsidRDefault="00F00EFF" w:rsidP="00492C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1F042904" w14:textId="1C5B03B2" w:rsidR="00453D6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171404">
              <w:rPr>
                <w:b w:val="0"/>
                <w:lang w:val="en-US"/>
              </w:rPr>
              <w:t>3</w:t>
            </w:r>
          </w:p>
          <w:p w14:paraId="5BA1FB25" w14:textId="113C7048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Sept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A912E7">
              <w:rPr>
                <w:b w:val="0"/>
                <w:bCs/>
                <w:color w:val="000000"/>
                <w:szCs w:val="22"/>
                <w:lang w:val="en-US"/>
              </w:rPr>
              <w:t>18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44D59832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893C96" w14:textId="571DFB96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5E7EA0">
              <w:rPr>
                <w:bCs/>
                <w:color w:val="000000"/>
                <w:sz w:val="20"/>
                <w:lang w:val="en-US"/>
              </w:rPr>
              <w:t>28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775DD">
              <w:rPr>
                <w:bCs/>
                <w:color w:val="000000"/>
                <w:sz w:val="20"/>
                <w:lang w:val="en-US"/>
              </w:rPr>
              <w:t>Oct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</w:t>
            </w:r>
            <w:r w:rsidR="00253F45">
              <w:rPr>
                <w:bCs/>
                <w:color w:val="000000"/>
                <w:sz w:val="20"/>
                <w:lang w:val="en-US"/>
              </w:rPr>
              <w:t>17</w:t>
            </w:r>
            <w:r>
              <w:rPr>
                <w:bCs/>
                <w:color w:val="000000"/>
                <w:sz w:val="20"/>
                <w:lang w:val="en-US"/>
              </w:rPr>
              <w:t>:00-</w:t>
            </w:r>
            <w:r w:rsidR="00253F45">
              <w:rPr>
                <w:bCs/>
                <w:color w:val="000000"/>
                <w:sz w:val="20"/>
                <w:lang w:val="en-US"/>
              </w:rPr>
              <w:t>19</w:t>
            </w:r>
            <w:r>
              <w:rPr>
                <w:bCs/>
                <w:color w:val="000000"/>
                <w:sz w:val="20"/>
                <w:lang w:val="en-US"/>
              </w:rPr>
              <w:t>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05AF" w14:textId="77777777" w:rsidR="00310CF7" w:rsidRDefault="00310CF7" w:rsidP="00310CF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356C9BD7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2A346B9" w14:textId="77777777" w:rsidR="00310CF7" w:rsidRPr="00B258C6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6CDCE2D9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70F78F26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2D7A23EA" w14:textId="3488A9AE" w:rsidR="00310CF7" w:rsidRPr="00253F45" w:rsidRDefault="00310CF7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1E7006">
              <w:rPr>
                <w:b w:val="0"/>
                <w:bCs/>
                <w:szCs w:val="22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>the Draft CR TR26.939</w:t>
            </w:r>
          </w:p>
          <w:p w14:paraId="65E60834" w14:textId="710A126F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Oct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BD504B">
              <w:rPr>
                <w:b w:val="0"/>
                <w:bCs/>
                <w:color w:val="000000"/>
                <w:szCs w:val="22"/>
                <w:lang w:val="en-US"/>
              </w:rPr>
              <w:t>23</w:t>
            </w:r>
            <w:bookmarkStart w:id="0" w:name="_GoBack"/>
            <w:bookmarkEnd w:id="0"/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16850458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51A099" w14:textId="77777777" w:rsidR="00453D63" w:rsidRPr="00215719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SA4#111 (09 – 13 Nov 2020, </w:t>
            </w:r>
            <w:proofErr w:type="spellStart"/>
            <w:r>
              <w:rPr>
                <w:bCs/>
                <w:sz w:val="20"/>
                <w:lang w:val="en-US"/>
              </w:rPr>
              <w:t>tbd</w:t>
            </w:r>
            <w:proofErr w:type="spellEnd"/>
            <w:r>
              <w:rPr>
                <w:bCs/>
                <w:sz w:val="20"/>
                <w:lang w:val="en-US"/>
              </w:rPr>
              <w:t>, IN)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AC0" w14:textId="7DF2788D" w:rsidR="00EA5B16" w:rsidRDefault="00EA5B16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1F0BDB39" w14:textId="77777777" w:rsidR="00EA5B1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4E5E324" w14:textId="77777777" w:rsidR="00EA5B16" w:rsidRPr="00B258C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Gap analysis and potential solutions needed to make the </w:t>
            </w:r>
            <w:r>
              <w:rPr>
                <w:b w:val="0"/>
                <w:lang w:val="en-US"/>
              </w:rPr>
              <w:lastRenderedPageBreak/>
              <w:t>above interactions work.</w:t>
            </w:r>
          </w:p>
          <w:p w14:paraId="22478FDB" w14:textId="77777777" w:rsidR="00EA5B1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5A07C710" w14:textId="62A20F0A" w:rsidR="00EA5B16" w:rsidRPr="00EA5B16" w:rsidRDefault="00EA5B16" w:rsidP="00253F45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for mapping QoS parameters</w:t>
            </w:r>
          </w:p>
          <w:p w14:paraId="128BC158" w14:textId="65ACF800" w:rsidR="00453D63" w:rsidRPr="00267C39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 w:rsidR="000E4E3B">
              <w:rPr>
                <w:b w:val="0"/>
                <w:lang w:val="en-US"/>
              </w:rPr>
              <w:t xml:space="preserve">Draft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</w:tc>
      </w:tr>
      <w:tr w:rsidR="00453D63" w:rsidRPr="00215719" w14:paraId="10959860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04605D" w14:textId="77777777" w:rsidR="00453D63" w:rsidRPr="00215719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SA#90 (09 – 11 Dec 2020, </w:t>
            </w:r>
            <w:proofErr w:type="spellStart"/>
            <w:r>
              <w:rPr>
                <w:bCs/>
                <w:sz w:val="20"/>
                <w:lang w:val="en-US"/>
              </w:rPr>
              <w:t>tbd</w:t>
            </w:r>
            <w:proofErr w:type="spellEnd"/>
            <w:r>
              <w:rPr>
                <w:bCs/>
                <w:sz w:val="20"/>
                <w:lang w:val="en-US"/>
              </w:rPr>
              <w:t>, US)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92B3" w14:textId="57992B7A" w:rsidR="00453D63" w:rsidRPr="00215719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Cs/>
                <w:sz w:val="20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</w:t>
            </w:r>
            <w:r w:rsidR="000E4E3B">
              <w:rPr>
                <w:b w:val="0"/>
                <w:bCs/>
                <w:szCs w:val="22"/>
                <w:lang w:val="en-US"/>
              </w:rPr>
              <w:t xml:space="preserve">Draft </w:t>
            </w:r>
            <w:r>
              <w:rPr>
                <w:b w:val="0"/>
                <w:bCs/>
                <w:szCs w:val="22"/>
                <w:lang w:val="en-US"/>
              </w:rPr>
              <w:t>CR TR26393 for approval</w:t>
            </w:r>
          </w:p>
        </w:tc>
      </w:tr>
      <w:tr w:rsidR="000E4E3B" w:rsidRPr="00215719" w14:paraId="39D099ED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10395" w14:textId="00599865" w:rsidR="000E4E3B" w:rsidRDefault="00E91BF9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SA4#112 (01 – 05 </w:t>
            </w:r>
            <w:r w:rsidR="000B3C6D">
              <w:rPr>
                <w:bCs/>
                <w:sz w:val="20"/>
                <w:lang w:val="en-US"/>
              </w:rPr>
              <w:t>Feb</w:t>
            </w:r>
            <w:r>
              <w:rPr>
                <w:bCs/>
                <w:sz w:val="20"/>
                <w:lang w:val="en-US"/>
              </w:rPr>
              <w:t xml:space="preserve"> 2020, </w:t>
            </w:r>
            <w:r w:rsidR="000B3C6D">
              <w:rPr>
                <w:bCs/>
                <w:sz w:val="20"/>
                <w:lang w:val="en-US"/>
              </w:rPr>
              <w:t>San Francisco, US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7E29" w14:textId="77777777" w:rsidR="001C354B" w:rsidRDefault="001C354B" w:rsidP="001C354B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the possible enhancements and extensions areas to TS26.238 and NBMP specifications.</w:t>
            </w:r>
          </w:p>
          <w:p w14:paraId="63E5ADA7" w14:textId="77777777" w:rsidR="001C354B" w:rsidRDefault="001C354B" w:rsidP="001C354B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possible missing QoS parameters</w:t>
            </w:r>
          </w:p>
          <w:p w14:paraId="69032C8A" w14:textId="5C9311C2" w:rsidR="000E4E3B" w:rsidRPr="00AE6BFE" w:rsidRDefault="001C354B" w:rsidP="001C354B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0E4E3B" w:rsidRPr="00215719" w14:paraId="71A453DF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FCFFD" w14:textId="7726314E" w:rsidR="000E4E3B" w:rsidRDefault="008E51CE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SA#91 (</w:t>
            </w:r>
            <w:r w:rsidR="00AF1E40">
              <w:rPr>
                <w:bCs/>
                <w:sz w:val="20"/>
                <w:lang w:val="en-US"/>
              </w:rPr>
              <w:t>24</w:t>
            </w:r>
            <w:r>
              <w:rPr>
                <w:bCs/>
                <w:sz w:val="20"/>
                <w:lang w:val="en-US"/>
              </w:rPr>
              <w:t xml:space="preserve"> – </w:t>
            </w:r>
            <w:r w:rsidR="00AF1E40">
              <w:rPr>
                <w:bCs/>
                <w:sz w:val="20"/>
                <w:lang w:val="en-US"/>
              </w:rPr>
              <w:t>26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AF1E40">
              <w:rPr>
                <w:bCs/>
                <w:sz w:val="20"/>
                <w:lang w:val="en-US"/>
              </w:rPr>
              <w:t>Mar</w:t>
            </w:r>
            <w:r>
              <w:rPr>
                <w:bCs/>
                <w:sz w:val="20"/>
                <w:lang w:val="en-US"/>
              </w:rPr>
              <w:t xml:space="preserve"> 2020, </w:t>
            </w:r>
            <w:proofErr w:type="spellStart"/>
            <w:r>
              <w:rPr>
                <w:bCs/>
                <w:sz w:val="20"/>
                <w:lang w:val="en-US"/>
              </w:rPr>
              <w:t>tbd</w:t>
            </w:r>
            <w:proofErr w:type="spellEnd"/>
            <w:r>
              <w:rPr>
                <w:bCs/>
                <w:sz w:val="20"/>
                <w:lang w:val="en-US"/>
              </w:rPr>
              <w:t>, US)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A3B" w14:textId="2B9DC2D1" w:rsidR="000E4E3B" w:rsidRPr="00AE6BFE" w:rsidRDefault="004025BF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CR TR26393 for approval</w:t>
            </w:r>
          </w:p>
        </w:tc>
      </w:tr>
    </w:tbl>
    <w:p w14:paraId="560348F4" w14:textId="77777777" w:rsidR="0078198F" w:rsidRPr="00640898" w:rsidRDefault="0078198F" w:rsidP="007F3343">
      <w:pPr>
        <w:jc w:val="both"/>
        <w:rPr>
          <w:lang w:val="en-US"/>
        </w:rPr>
      </w:pPr>
    </w:p>
    <w:sectPr w:rsidR="0078198F" w:rsidRPr="00640898" w:rsidSect="004746EB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981C3" w14:textId="77777777" w:rsidR="00286DB5" w:rsidRDefault="00286DB5">
      <w:r>
        <w:separator/>
      </w:r>
    </w:p>
  </w:endnote>
  <w:endnote w:type="continuationSeparator" w:id="0">
    <w:p w14:paraId="46A98513" w14:textId="77777777" w:rsidR="00286DB5" w:rsidRDefault="0028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5C4EF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0DFBA" w14:textId="77777777" w:rsidR="00286DB5" w:rsidRDefault="00286DB5">
      <w:r>
        <w:separator/>
      </w:r>
    </w:p>
  </w:footnote>
  <w:footnote w:type="continuationSeparator" w:id="0">
    <w:p w14:paraId="5A734CC5" w14:textId="77777777" w:rsidR="00286DB5" w:rsidRDefault="00286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FCAAD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BE3FE" w14:textId="01CA7945" w:rsidR="007D2645" w:rsidRPr="004746EB" w:rsidRDefault="007D2645" w:rsidP="004746E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E6E4C" w14:textId="3E8C824F" w:rsidR="00233DA0" w:rsidRPr="00233DA0" w:rsidRDefault="00233DA0" w:rsidP="00233DA0">
    <w:pPr>
      <w:widowControl w:val="0"/>
      <w:tabs>
        <w:tab w:val="right" w:pos="9356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i/>
        <w:sz w:val="22"/>
      </w:rPr>
    </w:pPr>
    <w:r w:rsidRPr="00233DA0">
      <w:rPr>
        <w:rFonts w:ascii="Arial" w:eastAsia="SimSun" w:hAnsi="Arial" w:cs="Arial"/>
        <w:sz w:val="22"/>
        <w:lang w:val="en-US"/>
      </w:rPr>
      <w:t>3GPP TSG SA WG4#1</w:t>
    </w:r>
    <w:r w:rsidR="00685164">
      <w:rPr>
        <w:rFonts w:ascii="Arial" w:eastAsia="SimSun" w:hAnsi="Arial" w:cs="Arial"/>
        <w:sz w:val="22"/>
        <w:lang w:val="en-US"/>
      </w:rPr>
      <w:t>10</w:t>
    </w:r>
    <w:r w:rsidRPr="00233DA0">
      <w:rPr>
        <w:rFonts w:ascii="Arial" w:eastAsia="SimSun" w:hAnsi="Arial" w:cs="Arial"/>
        <w:sz w:val="22"/>
        <w:lang w:val="en-US"/>
      </w:rPr>
      <w:t>-e meeting</w:t>
    </w:r>
    <w:r w:rsidRPr="00233DA0">
      <w:rPr>
        <w:rFonts w:ascii="Arial" w:eastAsia="SimSun" w:hAnsi="Arial" w:cs="Arial"/>
        <w:b/>
        <w:i/>
        <w:sz w:val="22"/>
      </w:rPr>
      <w:tab/>
    </w:r>
    <w:proofErr w:type="spellStart"/>
    <w:r w:rsidRPr="00233DA0">
      <w:rPr>
        <w:rFonts w:ascii="Arial" w:eastAsia="SimSun" w:hAnsi="Arial" w:cs="Arial"/>
        <w:b/>
        <w:i/>
        <w:sz w:val="28"/>
        <w:szCs w:val="28"/>
      </w:rPr>
      <w:t>Tdoc</w:t>
    </w:r>
    <w:proofErr w:type="spellEnd"/>
    <w:r w:rsidRPr="00233DA0">
      <w:rPr>
        <w:rFonts w:ascii="Arial" w:eastAsia="SimSun" w:hAnsi="Arial" w:cs="Arial"/>
        <w:b/>
        <w:i/>
        <w:sz w:val="28"/>
        <w:szCs w:val="28"/>
      </w:rPr>
      <w:t xml:space="preserve"> S4-20</w:t>
    </w:r>
    <w:r w:rsidR="001F3532" w:rsidRPr="001F3532">
      <w:rPr>
        <w:rFonts w:ascii="Arial" w:eastAsia="SimSun" w:hAnsi="Arial" w:cs="Arial"/>
        <w:b/>
        <w:i/>
        <w:sz w:val="28"/>
        <w:szCs w:val="28"/>
      </w:rPr>
      <w:t>1</w:t>
    </w:r>
    <w:r w:rsidR="00E7134B">
      <w:rPr>
        <w:rFonts w:ascii="Arial" w:eastAsia="SimSun" w:hAnsi="Arial" w:cs="Arial"/>
        <w:b/>
        <w:i/>
        <w:sz w:val="28"/>
        <w:szCs w:val="28"/>
      </w:rPr>
      <w:t>20</w:t>
    </w:r>
    <w:r w:rsidR="0038441F">
      <w:rPr>
        <w:rFonts w:ascii="Arial" w:eastAsia="SimSun" w:hAnsi="Arial" w:cs="Arial"/>
        <w:b/>
        <w:i/>
        <w:sz w:val="28"/>
        <w:szCs w:val="28"/>
      </w:rPr>
      <w:t>3</w:t>
    </w:r>
  </w:p>
  <w:p w14:paraId="47F66374" w14:textId="5066FA62" w:rsidR="007D2645" w:rsidRPr="00233DA0" w:rsidRDefault="004603DB" w:rsidP="00233DA0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  <w:r>
      <w:rPr>
        <w:rFonts w:ascii="Arial" w:eastAsia="SimSun" w:hAnsi="Arial" w:cs="Arial"/>
        <w:sz w:val="22"/>
        <w:lang w:eastAsia="zh-CN"/>
      </w:rPr>
      <w:t>19</w:t>
    </w:r>
    <w:r w:rsidR="00B87BAC">
      <w:rPr>
        <w:rFonts w:ascii="Arial" w:eastAsia="SimSun" w:hAnsi="Arial" w:cs="Arial"/>
        <w:sz w:val="22"/>
        <w:vertAlign w:val="superscript"/>
        <w:lang w:eastAsia="zh-CN"/>
      </w:rPr>
      <w:t xml:space="preserve">th </w:t>
    </w:r>
    <w:r w:rsidR="00B87BAC">
      <w:rPr>
        <w:rFonts w:ascii="Arial" w:eastAsia="SimSun" w:hAnsi="Arial" w:cs="Arial"/>
        <w:sz w:val="22"/>
        <w:lang w:eastAsia="zh-CN"/>
      </w:rPr>
      <w:t>- 28</w:t>
    </w:r>
    <w:r w:rsidR="00B87BAC" w:rsidRPr="00B87BAC">
      <w:rPr>
        <w:rFonts w:ascii="Arial" w:eastAsia="SimSun" w:hAnsi="Arial" w:cs="Arial"/>
        <w:sz w:val="22"/>
        <w:vertAlign w:val="superscript"/>
        <w:lang w:eastAsia="zh-CN"/>
      </w:rPr>
      <w:t>th</w:t>
    </w:r>
    <w:r w:rsidR="00B87BAC">
      <w:rPr>
        <w:rFonts w:ascii="Arial" w:eastAsia="SimSun" w:hAnsi="Arial" w:cs="Arial"/>
        <w:sz w:val="22"/>
        <w:lang w:eastAsia="zh-CN"/>
      </w:rPr>
      <w:t xml:space="preserve"> August</w:t>
    </w:r>
    <w:r w:rsidR="00233DA0" w:rsidRPr="00233DA0">
      <w:rPr>
        <w:rFonts w:ascii="Arial" w:eastAsia="SimSun" w:hAnsi="Arial" w:cs="Arial"/>
        <w:sz w:val="22"/>
        <w:lang w:eastAsia="zh-CN"/>
      </w:rPr>
      <w:t xml:space="preserve">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6pt;height:16pt" o:bullet="t">
        <v:imagedata r:id="rId1" o:title="artCABC"/>
      </v:shape>
    </w:pict>
  </w:numPicBullet>
  <w:numPicBullet w:numPicBulletId="1">
    <w:pict>
      <v:shape id="_x0000_i1033" type="#_x0000_t75" style="width:26.5pt;height:54.5pt" o:bullet="t">
        <v:imagedata r:id="rId2" o:title="artE168"/>
      </v:shape>
    </w:pict>
  </w:numPicBullet>
  <w:abstractNum w:abstractNumId="0" w15:restartNumberingAfterBreak="0">
    <w:nsid w:val="00B14650"/>
    <w:multiLevelType w:val="hybridMultilevel"/>
    <w:tmpl w:val="76B6C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0E62"/>
    <w:multiLevelType w:val="hybridMultilevel"/>
    <w:tmpl w:val="DB840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8758B"/>
    <w:multiLevelType w:val="hybridMultilevel"/>
    <w:tmpl w:val="CBFA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5FB"/>
    <w:multiLevelType w:val="hybridMultilevel"/>
    <w:tmpl w:val="03B0B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01F"/>
    <w:multiLevelType w:val="multilevel"/>
    <w:tmpl w:val="DE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553D8"/>
    <w:multiLevelType w:val="hybridMultilevel"/>
    <w:tmpl w:val="80CEEF20"/>
    <w:lvl w:ilvl="0" w:tplc="5BC2A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2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88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CF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A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0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39708B"/>
    <w:multiLevelType w:val="hybridMultilevel"/>
    <w:tmpl w:val="BF607D4C"/>
    <w:lvl w:ilvl="0" w:tplc="348E71EE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A56B0"/>
    <w:multiLevelType w:val="hybridMultilevel"/>
    <w:tmpl w:val="B7942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44F1D"/>
    <w:multiLevelType w:val="multilevel"/>
    <w:tmpl w:val="B12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AB37BC"/>
    <w:multiLevelType w:val="hybridMultilevel"/>
    <w:tmpl w:val="35A8F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735"/>
    <w:multiLevelType w:val="hybridMultilevel"/>
    <w:tmpl w:val="17FECB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 w15:restartNumberingAfterBreak="0">
    <w:nsid w:val="31554A22"/>
    <w:multiLevelType w:val="hybridMultilevel"/>
    <w:tmpl w:val="715E9990"/>
    <w:lvl w:ilvl="0" w:tplc="0409000F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9E2ADD"/>
    <w:multiLevelType w:val="hybridMultilevel"/>
    <w:tmpl w:val="4E267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14102"/>
    <w:multiLevelType w:val="hybridMultilevel"/>
    <w:tmpl w:val="39B0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634EF"/>
    <w:multiLevelType w:val="hybridMultilevel"/>
    <w:tmpl w:val="DAD0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05B18"/>
    <w:multiLevelType w:val="hybridMultilevel"/>
    <w:tmpl w:val="BC8A8F7A"/>
    <w:lvl w:ilvl="0" w:tplc="5D529E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23D5715"/>
    <w:multiLevelType w:val="multilevel"/>
    <w:tmpl w:val="20FC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0E3FAA"/>
    <w:multiLevelType w:val="hybridMultilevel"/>
    <w:tmpl w:val="32568070"/>
    <w:lvl w:ilvl="0" w:tplc="277C1162">
      <w:start w:val="3"/>
      <w:numFmt w:val="bullet"/>
      <w:lvlText w:val=""/>
      <w:lvlJc w:val="left"/>
      <w:pPr>
        <w:ind w:left="46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44774FB3"/>
    <w:multiLevelType w:val="hybridMultilevel"/>
    <w:tmpl w:val="8FB6B694"/>
    <w:lvl w:ilvl="0" w:tplc="1C08A7B6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520BB"/>
    <w:multiLevelType w:val="hybridMultilevel"/>
    <w:tmpl w:val="B4A8FDCE"/>
    <w:lvl w:ilvl="0" w:tplc="FEDCCE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48AC419F"/>
    <w:multiLevelType w:val="hybridMultilevel"/>
    <w:tmpl w:val="6C16F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3567E"/>
    <w:multiLevelType w:val="hybridMultilevel"/>
    <w:tmpl w:val="ED5A3762"/>
    <w:lvl w:ilvl="0" w:tplc="366C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27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41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A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B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85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01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4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871DCE"/>
    <w:multiLevelType w:val="hybridMultilevel"/>
    <w:tmpl w:val="26AE4586"/>
    <w:lvl w:ilvl="0" w:tplc="9006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0B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4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80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E7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B90A92"/>
    <w:multiLevelType w:val="hybridMultilevel"/>
    <w:tmpl w:val="616E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91F2B"/>
    <w:multiLevelType w:val="multilevel"/>
    <w:tmpl w:val="BA8E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A07F6B"/>
    <w:multiLevelType w:val="hybridMultilevel"/>
    <w:tmpl w:val="F218400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D725A"/>
    <w:multiLevelType w:val="hybridMultilevel"/>
    <w:tmpl w:val="5554D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62F67"/>
    <w:multiLevelType w:val="hybridMultilevel"/>
    <w:tmpl w:val="996C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B78CC"/>
    <w:multiLevelType w:val="hybridMultilevel"/>
    <w:tmpl w:val="F754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A4A41"/>
    <w:multiLevelType w:val="hybridMultilevel"/>
    <w:tmpl w:val="DCEC07E0"/>
    <w:lvl w:ilvl="0" w:tplc="288499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A66F7"/>
    <w:multiLevelType w:val="hybridMultilevel"/>
    <w:tmpl w:val="C0E49E66"/>
    <w:lvl w:ilvl="0" w:tplc="3D7A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FE7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C65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4EC8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0077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9ED9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0C3B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DED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F41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AB44394"/>
    <w:multiLevelType w:val="hybridMultilevel"/>
    <w:tmpl w:val="FD26482C"/>
    <w:lvl w:ilvl="0" w:tplc="7FD82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CAC45C4"/>
    <w:multiLevelType w:val="hybridMultilevel"/>
    <w:tmpl w:val="BAE453B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B145C"/>
    <w:multiLevelType w:val="hybridMultilevel"/>
    <w:tmpl w:val="6290B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0495C"/>
    <w:multiLevelType w:val="hybridMultilevel"/>
    <w:tmpl w:val="0060AB82"/>
    <w:lvl w:ilvl="0" w:tplc="A754AAC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B3D7B"/>
    <w:multiLevelType w:val="hybridMultilevel"/>
    <w:tmpl w:val="C00C02EA"/>
    <w:lvl w:ilvl="0" w:tplc="024A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D11C57"/>
    <w:multiLevelType w:val="hybridMultilevel"/>
    <w:tmpl w:val="E1FE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21"/>
  </w:num>
  <w:num w:numId="4">
    <w:abstractNumId w:val="7"/>
  </w:num>
  <w:num w:numId="5">
    <w:abstractNumId w:val="38"/>
  </w:num>
  <w:num w:numId="6">
    <w:abstractNumId w:val="3"/>
  </w:num>
  <w:num w:numId="7">
    <w:abstractNumId w:val="13"/>
  </w:num>
  <w:num w:numId="8">
    <w:abstractNumId w:val="3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5"/>
    <w:lvlOverride w:ilvl="0">
      <w:startOverride w:val="3"/>
    </w:lvlOverride>
    <w:lvlOverride w:ilvl="1">
      <w:startOverride w:val="1"/>
    </w:lvlOverride>
  </w:num>
  <w:num w:numId="11">
    <w:abstractNumId w:val="15"/>
  </w:num>
  <w:num w:numId="12">
    <w:abstractNumId w:val="24"/>
  </w:num>
  <w:num w:numId="13">
    <w:abstractNumId w:val="5"/>
  </w:num>
  <w:num w:numId="14">
    <w:abstractNumId w:val="27"/>
  </w:num>
  <w:num w:numId="15">
    <w:abstractNumId w:val="20"/>
  </w:num>
  <w:num w:numId="16">
    <w:abstractNumId w:val="35"/>
  </w:num>
  <w:num w:numId="17">
    <w:abstractNumId w:val="35"/>
    <w:lvlOverride w:ilvl="0">
      <w:startOverride w:val="5"/>
    </w:lvlOverride>
    <w:lvlOverride w:ilvl="1">
      <w:startOverride w:val="1"/>
    </w:lvlOverride>
  </w:num>
  <w:num w:numId="18">
    <w:abstractNumId w:val="36"/>
  </w:num>
  <w:num w:numId="19">
    <w:abstractNumId w:val="10"/>
  </w:num>
  <w:num w:numId="20">
    <w:abstractNumId w:val="28"/>
  </w:num>
  <w:num w:numId="21">
    <w:abstractNumId w:val="18"/>
  </w:num>
  <w:num w:numId="22">
    <w:abstractNumId w:val="34"/>
  </w:num>
  <w:num w:numId="23">
    <w:abstractNumId w:val="39"/>
  </w:num>
  <w:num w:numId="24">
    <w:abstractNumId w:val="22"/>
  </w:num>
  <w:num w:numId="25">
    <w:abstractNumId w:val="16"/>
  </w:num>
  <w:num w:numId="26">
    <w:abstractNumId w:val="2"/>
  </w:num>
  <w:num w:numId="27">
    <w:abstractNumId w:val="19"/>
  </w:num>
  <w:num w:numId="28">
    <w:abstractNumId w:val="9"/>
  </w:num>
  <w:num w:numId="29">
    <w:abstractNumId w:val="17"/>
  </w:num>
  <w:num w:numId="30">
    <w:abstractNumId w:val="31"/>
  </w:num>
  <w:num w:numId="31">
    <w:abstractNumId w:val="30"/>
  </w:num>
  <w:num w:numId="32">
    <w:abstractNumId w:val="25"/>
  </w:num>
  <w:num w:numId="33">
    <w:abstractNumId w:val="26"/>
  </w:num>
  <w:num w:numId="34">
    <w:abstractNumId w:val="32"/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4"/>
  </w:num>
  <w:num w:numId="39">
    <w:abstractNumId w:val="37"/>
  </w:num>
  <w:num w:numId="40">
    <w:abstractNumId w:val="4"/>
  </w:num>
  <w:num w:numId="41">
    <w:abstractNumId w:val="29"/>
  </w:num>
  <w:num w:numId="42">
    <w:abstractNumId w:val="0"/>
  </w:num>
  <w:num w:numId="43">
    <w:abstractNumId w:val="8"/>
  </w:num>
  <w:num w:numId="44">
    <w:abstractNumId w:val="1"/>
  </w:num>
  <w:num w:numId="45">
    <w:abstractNumId w:val="11"/>
  </w:num>
  <w:num w:numId="46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wMDExszQ3tDQ0NLdQ0lEKTi0uzszPAykwNKwFAN9z1QItAAAA"/>
  </w:docVars>
  <w:rsids>
    <w:rsidRoot w:val="00DE63B8"/>
    <w:rsid w:val="00002D58"/>
    <w:rsid w:val="00003415"/>
    <w:rsid w:val="0000394E"/>
    <w:rsid w:val="00003A5C"/>
    <w:rsid w:val="00005A8F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4E5D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C6D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4E3B"/>
    <w:rsid w:val="000E5766"/>
    <w:rsid w:val="000E7A98"/>
    <w:rsid w:val="000F077C"/>
    <w:rsid w:val="000F130C"/>
    <w:rsid w:val="000F1DD2"/>
    <w:rsid w:val="000F2747"/>
    <w:rsid w:val="000F3564"/>
    <w:rsid w:val="000F4757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59D8"/>
    <w:rsid w:val="00171404"/>
    <w:rsid w:val="00172601"/>
    <w:rsid w:val="00172FC1"/>
    <w:rsid w:val="00173154"/>
    <w:rsid w:val="0017352C"/>
    <w:rsid w:val="0017394F"/>
    <w:rsid w:val="001751C7"/>
    <w:rsid w:val="00176D52"/>
    <w:rsid w:val="001775DD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C016A"/>
    <w:rsid w:val="001C1190"/>
    <w:rsid w:val="001C13B1"/>
    <w:rsid w:val="001C27AF"/>
    <w:rsid w:val="001C354B"/>
    <w:rsid w:val="001C59A9"/>
    <w:rsid w:val="001D0454"/>
    <w:rsid w:val="001D0F21"/>
    <w:rsid w:val="001D26EC"/>
    <w:rsid w:val="001D3A0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3532"/>
    <w:rsid w:val="001F45C7"/>
    <w:rsid w:val="001F550A"/>
    <w:rsid w:val="001F75AC"/>
    <w:rsid w:val="001F7B7D"/>
    <w:rsid w:val="002012C7"/>
    <w:rsid w:val="002016E3"/>
    <w:rsid w:val="00201CFD"/>
    <w:rsid w:val="00202165"/>
    <w:rsid w:val="00202475"/>
    <w:rsid w:val="0020260C"/>
    <w:rsid w:val="00203A95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3DA0"/>
    <w:rsid w:val="00240048"/>
    <w:rsid w:val="0024356A"/>
    <w:rsid w:val="002439D0"/>
    <w:rsid w:val="00243EB2"/>
    <w:rsid w:val="002441F5"/>
    <w:rsid w:val="00245100"/>
    <w:rsid w:val="00247816"/>
    <w:rsid w:val="00250F0F"/>
    <w:rsid w:val="00251631"/>
    <w:rsid w:val="002522B0"/>
    <w:rsid w:val="00253F45"/>
    <w:rsid w:val="00254360"/>
    <w:rsid w:val="0025486A"/>
    <w:rsid w:val="00254E7C"/>
    <w:rsid w:val="00255435"/>
    <w:rsid w:val="00255E16"/>
    <w:rsid w:val="002563D8"/>
    <w:rsid w:val="00256E99"/>
    <w:rsid w:val="002603B4"/>
    <w:rsid w:val="00261807"/>
    <w:rsid w:val="00262937"/>
    <w:rsid w:val="00263910"/>
    <w:rsid w:val="00265BD6"/>
    <w:rsid w:val="002667E2"/>
    <w:rsid w:val="00266FFD"/>
    <w:rsid w:val="00267C39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37F9"/>
    <w:rsid w:val="00283BC0"/>
    <w:rsid w:val="00283E20"/>
    <w:rsid w:val="00286DB5"/>
    <w:rsid w:val="0028760E"/>
    <w:rsid w:val="00287C8A"/>
    <w:rsid w:val="00290F42"/>
    <w:rsid w:val="00293931"/>
    <w:rsid w:val="00293E09"/>
    <w:rsid w:val="002940F5"/>
    <w:rsid w:val="0029496D"/>
    <w:rsid w:val="002955CE"/>
    <w:rsid w:val="00296200"/>
    <w:rsid w:val="002966B0"/>
    <w:rsid w:val="002A2163"/>
    <w:rsid w:val="002A267B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596C"/>
    <w:rsid w:val="003069DD"/>
    <w:rsid w:val="00306DD5"/>
    <w:rsid w:val="00307744"/>
    <w:rsid w:val="00307F88"/>
    <w:rsid w:val="00310CF7"/>
    <w:rsid w:val="00312687"/>
    <w:rsid w:val="003147A5"/>
    <w:rsid w:val="0031531D"/>
    <w:rsid w:val="00316400"/>
    <w:rsid w:val="003207E2"/>
    <w:rsid w:val="003215B0"/>
    <w:rsid w:val="00321B9D"/>
    <w:rsid w:val="003220A1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5D0E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3935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41F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60A5"/>
    <w:rsid w:val="00397A7C"/>
    <w:rsid w:val="003A2B02"/>
    <w:rsid w:val="003A609F"/>
    <w:rsid w:val="003A6973"/>
    <w:rsid w:val="003A7389"/>
    <w:rsid w:val="003B5417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CB7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5BF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37F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318"/>
    <w:rsid w:val="00442A1A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3D63"/>
    <w:rsid w:val="00454C54"/>
    <w:rsid w:val="00456804"/>
    <w:rsid w:val="00456DC6"/>
    <w:rsid w:val="0045778D"/>
    <w:rsid w:val="004602A4"/>
    <w:rsid w:val="004603DB"/>
    <w:rsid w:val="00461245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46EB"/>
    <w:rsid w:val="004751C7"/>
    <w:rsid w:val="00475E6D"/>
    <w:rsid w:val="00477188"/>
    <w:rsid w:val="00477399"/>
    <w:rsid w:val="0047748B"/>
    <w:rsid w:val="0048009C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2C50"/>
    <w:rsid w:val="00494985"/>
    <w:rsid w:val="00494DC4"/>
    <w:rsid w:val="004955CE"/>
    <w:rsid w:val="00495B06"/>
    <w:rsid w:val="00496281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CAC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318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5F07"/>
    <w:rsid w:val="00556B2E"/>
    <w:rsid w:val="00557648"/>
    <w:rsid w:val="0056027E"/>
    <w:rsid w:val="00560382"/>
    <w:rsid w:val="00560F5C"/>
    <w:rsid w:val="0056139F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605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7BF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E7EA0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1CC"/>
    <w:rsid w:val="00675578"/>
    <w:rsid w:val="00675771"/>
    <w:rsid w:val="00675F0B"/>
    <w:rsid w:val="00680F5C"/>
    <w:rsid w:val="00681D40"/>
    <w:rsid w:val="006825BE"/>
    <w:rsid w:val="00682678"/>
    <w:rsid w:val="00682C88"/>
    <w:rsid w:val="00685164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5256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2279"/>
    <w:rsid w:val="00772FAF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2645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3343"/>
    <w:rsid w:val="007F49C9"/>
    <w:rsid w:val="0080036F"/>
    <w:rsid w:val="00800DE0"/>
    <w:rsid w:val="0080232B"/>
    <w:rsid w:val="00802752"/>
    <w:rsid w:val="00804260"/>
    <w:rsid w:val="008056C4"/>
    <w:rsid w:val="0080609F"/>
    <w:rsid w:val="00812A12"/>
    <w:rsid w:val="008134E5"/>
    <w:rsid w:val="00813882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303F"/>
    <w:rsid w:val="00833C93"/>
    <w:rsid w:val="00834447"/>
    <w:rsid w:val="00834EE7"/>
    <w:rsid w:val="00837655"/>
    <w:rsid w:val="00843247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3893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CBB"/>
    <w:rsid w:val="008A6D59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1CE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3AA8"/>
    <w:rsid w:val="009041D5"/>
    <w:rsid w:val="0090529B"/>
    <w:rsid w:val="009057A6"/>
    <w:rsid w:val="00905F97"/>
    <w:rsid w:val="00911C2E"/>
    <w:rsid w:val="00913465"/>
    <w:rsid w:val="00915D24"/>
    <w:rsid w:val="0091687C"/>
    <w:rsid w:val="0091769A"/>
    <w:rsid w:val="009218DE"/>
    <w:rsid w:val="00922039"/>
    <w:rsid w:val="0092253C"/>
    <w:rsid w:val="00922845"/>
    <w:rsid w:val="00924A38"/>
    <w:rsid w:val="00924B6D"/>
    <w:rsid w:val="009268AF"/>
    <w:rsid w:val="00926A92"/>
    <w:rsid w:val="00926FC9"/>
    <w:rsid w:val="00927D9B"/>
    <w:rsid w:val="009300FE"/>
    <w:rsid w:val="0093108E"/>
    <w:rsid w:val="00931551"/>
    <w:rsid w:val="009324CA"/>
    <w:rsid w:val="0093417D"/>
    <w:rsid w:val="00935202"/>
    <w:rsid w:val="00935BA5"/>
    <w:rsid w:val="00935FDD"/>
    <w:rsid w:val="009363E3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424F"/>
    <w:rsid w:val="0095477A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46BE"/>
    <w:rsid w:val="009A4864"/>
    <w:rsid w:val="009A4B5C"/>
    <w:rsid w:val="009A54E4"/>
    <w:rsid w:val="009A7736"/>
    <w:rsid w:val="009B14EE"/>
    <w:rsid w:val="009B2F66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ABE"/>
    <w:rsid w:val="009D3C4A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2C4"/>
    <w:rsid w:val="00A02811"/>
    <w:rsid w:val="00A03630"/>
    <w:rsid w:val="00A03E08"/>
    <w:rsid w:val="00A04EFD"/>
    <w:rsid w:val="00A059A8"/>
    <w:rsid w:val="00A0690B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911"/>
    <w:rsid w:val="00A45C57"/>
    <w:rsid w:val="00A45CA5"/>
    <w:rsid w:val="00A46B89"/>
    <w:rsid w:val="00A5282F"/>
    <w:rsid w:val="00A53771"/>
    <w:rsid w:val="00A555B1"/>
    <w:rsid w:val="00A55795"/>
    <w:rsid w:val="00A61CFE"/>
    <w:rsid w:val="00A630A0"/>
    <w:rsid w:val="00A64250"/>
    <w:rsid w:val="00A65514"/>
    <w:rsid w:val="00A6588D"/>
    <w:rsid w:val="00A65A86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2E7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2B73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1E40"/>
    <w:rsid w:val="00AF2A12"/>
    <w:rsid w:val="00AF53B4"/>
    <w:rsid w:val="00AF597E"/>
    <w:rsid w:val="00AF5A11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59A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4D0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AA0"/>
    <w:rsid w:val="00B861BD"/>
    <w:rsid w:val="00B86F77"/>
    <w:rsid w:val="00B87BAC"/>
    <w:rsid w:val="00B87F35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2312"/>
    <w:rsid w:val="00BD2BE4"/>
    <w:rsid w:val="00BD3AEE"/>
    <w:rsid w:val="00BD42DD"/>
    <w:rsid w:val="00BD491A"/>
    <w:rsid w:val="00BD504B"/>
    <w:rsid w:val="00BD51CF"/>
    <w:rsid w:val="00BD5211"/>
    <w:rsid w:val="00BD6094"/>
    <w:rsid w:val="00BD6F7A"/>
    <w:rsid w:val="00BE185E"/>
    <w:rsid w:val="00BE2A69"/>
    <w:rsid w:val="00BE47D0"/>
    <w:rsid w:val="00BE4A24"/>
    <w:rsid w:val="00BE56F7"/>
    <w:rsid w:val="00BE5CF2"/>
    <w:rsid w:val="00BE6623"/>
    <w:rsid w:val="00BF1E24"/>
    <w:rsid w:val="00BF45E3"/>
    <w:rsid w:val="00BF61E7"/>
    <w:rsid w:val="00BF6C31"/>
    <w:rsid w:val="00C00A29"/>
    <w:rsid w:val="00C013C0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40C25"/>
    <w:rsid w:val="00C410D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1B8A"/>
    <w:rsid w:val="00C643FF"/>
    <w:rsid w:val="00C674A1"/>
    <w:rsid w:val="00C71072"/>
    <w:rsid w:val="00C769BC"/>
    <w:rsid w:val="00C76D6B"/>
    <w:rsid w:val="00C77566"/>
    <w:rsid w:val="00C77A9F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467"/>
    <w:rsid w:val="00CA4A84"/>
    <w:rsid w:val="00CA696E"/>
    <w:rsid w:val="00CA7478"/>
    <w:rsid w:val="00CB24B0"/>
    <w:rsid w:val="00CB2ACF"/>
    <w:rsid w:val="00CB2F91"/>
    <w:rsid w:val="00CB4657"/>
    <w:rsid w:val="00CB6F55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4B6F"/>
    <w:rsid w:val="00D1691A"/>
    <w:rsid w:val="00D17853"/>
    <w:rsid w:val="00D20084"/>
    <w:rsid w:val="00D2096C"/>
    <w:rsid w:val="00D21240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349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C7113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5229"/>
    <w:rsid w:val="00DE63B8"/>
    <w:rsid w:val="00DE6834"/>
    <w:rsid w:val="00DF18CA"/>
    <w:rsid w:val="00DF2775"/>
    <w:rsid w:val="00DF2835"/>
    <w:rsid w:val="00DF36D9"/>
    <w:rsid w:val="00DF3885"/>
    <w:rsid w:val="00DF39FC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6DD6"/>
    <w:rsid w:val="00E67156"/>
    <w:rsid w:val="00E70984"/>
    <w:rsid w:val="00E7134B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1BF9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5B16"/>
    <w:rsid w:val="00EA6599"/>
    <w:rsid w:val="00EA75C4"/>
    <w:rsid w:val="00EA767B"/>
    <w:rsid w:val="00EB1151"/>
    <w:rsid w:val="00EB149C"/>
    <w:rsid w:val="00EB1D73"/>
    <w:rsid w:val="00EB5F9F"/>
    <w:rsid w:val="00EB6456"/>
    <w:rsid w:val="00EB695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9DF"/>
    <w:rsid w:val="00ED5BE0"/>
    <w:rsid w:val="00ED6035"/>
    <w:rsid w:val="00ED6638"/>
    <w:rsid w:val="00ED6F85"/>
    <w:rsid w:val="00EE03A3"/>
    <w:rsid w:val="00EE0B7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F00147"/>
    <w:rsid w:val="00F00556"/>
    <w:rsid w:val="00F00EFF"/>
    <w:rsid w:val="00F022A8"/>
    <w:rsid w:val="00F02962"/>
    <w:rsid w:val="00F02E95"/>
    <w:rsid w:val="00F04385"/>
    <w:rsid w:val="00F04A71"/>
    <w:rsid w:val="00F05E18"/>
    <w:rsid w:val="00F062AB"/>
    <w:rsid w:val="00F069A1"/>
    <w:rsid w:val="00F06D02"/>
    <w:rsid w:val="00F07C66"/>
    <w:rsid w:val="00F101D3"/>
    <w:rsid w:val="00F11DAC"/>
    <w:rsid w:val="00F12CD3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  <w14:docId w14:val="1E90A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7D264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498D24-C89C-45E3-ADAE-1AF2261E32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7427B7-FD71-4E94-B568-D94CD1C38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3</Pages>
  <Words>607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2020-08-16T19:12:00Z</dcterms:created>
  <dcterms:modified xsi:type="dcterms:W3CDTF">2020-08-26T18:17:00Z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